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412E" w14:textId="77777777" w:rsidR="00FF5BC0" w:rsidRDefault="00FF5BC0" w:rsidP="00FF5BC0">
      <w:pPr>
        <w:pStyle w:val="Glava"/>
        <w:jc w:val="right"/>
        <w:rPr>
          <w:rFonts w:ascii="Source Sans Pro" w:hAnsi="Source Sans Pro" w:cs="Arial"/>
          <w:b/>
        </w:rPr>
      </w:pPr>
    </w:p>
    <w:p w14:paraId="62AA5C08" w14:textId="332384D2" w:rsidR="00FF5BC0" w:rsidRPr="00FF5BC0" w:rsidRDefault="00FF5BC0" w:rsidP="00FF5BC0">
      <w:pPr>
        <w:pStyle w:val="Glava"/>
        <w:jc w:val="right"/>
        <w:rPr>
          <w:rFonts w:ascii="Source Sans Pro" w:hAnsi="Source Sans Pro" w:cs="Arial"/>
          <w:b/>
        </w:rPr>
      </w:pPr>
      <w:r w:rsidRPr="00FF5BC0">
        <w:rPr>
          <w:rFonts w:ascii="Source Sans Pro" w:hAnsi="Source Sans Pro" w:cs="Arial"/>
          <w:b/>
        </w:rPr>
        <w:t>priloga 2 – Predračun</w:t>
      </w:r>
    </w:p>
    <w:p w14:paraId="3C99984A" w14:textId="77777777" w:rsidR="00FF5BC0" w:rsidRPr="00FF5BC0" w:rsidRDefault="00FF5BC0" w:rsidP="00FF5BC0">
      <w:pPr>
        <w:rPr>
          <w:rFonts w:ascii="Source Sans Pro" w:hAnsi="Source Sans Pro"/>
        </w:rPr>
      </w:pPr>
    </w:p>
    <w:p w14:paraId="2D2BD79C" w14:textId="77777777" w:rsidR="00FF5BC0" w:rsidRPr="00FF5BC0" w:rsidRDefault="00FF5BC0" w:rsidP="00FF5BC0">
      <w:pPr>
        <w:tabs>
          <w:tab w:val="left" w:pos="6396"/>
        </w:tabs>
        <w:rPr>
          <w:rFonts w:ascii="Source Sans Pro" w:hAnsi="Source Sans Pro" w:cs="Arial"/>
        </w:rPr>
      </w:pPr>
    </w:p>
    <w:p w14:paraId="05FB4A20" w14:textId="77777777" w:rsidR="00FF5BC0" w:rsidRPr="00FF5BC0" w:rsidRDefault="00FF5BC0" w:rsidP="00FF5BC0">
      <w:pPr>
        <w:tabs>
          <w:tab w:val="left" w:pos="6396"/>
        </w:tabs>
        <w:rPr>
          <w:rFonts w:ascii="Source Sans Pro" w:hAnsi="Source Sans Pro" w:cs="Arial"/>
        </w:rPr>
      </w:pPr>
    </w:p>
    <w:p w14:paraId="145767EC" w14:textId="77777777" w:rsidR="00FF5BC0" w:rsidRDefault="00FF5BC0" w:rsidP="00FF5BC0">
      <w:pPr>
        <w:tabs>
          <w:tab w:val="left" w:pos="6510"/>
        </w:tabs>
        <w:jc w:val="center"/>
        <w:rPr>
          <w:rFonts w:ascii="Source Sans Pro" w:hAnsi="Source Sans Pro"/>
          <w:b/>
          <w:bCs/>
        </w:rPr>
      </w:pPr>
      <w:r w:rsidRPr="00FF5BC0">
        <w:rPr>
          <w:rFonts w:ascii="Source Sans Pro" w:hAnsi="Source Sans Pro"/>
          <w:b/>
          <w:bCs/>
        </w:rPr>
        <w:t>PREDRAČUN</w:t>
      </w:r>
    </w:p>
    <w:p w14:paraId="18A254CA" w14:textId="77777777" w:rsidR="00935217" w:rsidRPr="00FF5BC0" w:rsidRDefault="00935217" w:rsidP="00FF5BC0">
      <w:pPr>
        <w:tabs>
          <w:tab w:val="left" w:pos="6510"/>
        </w:tabs>
        <w:jc w:val="center"/>
        <w:rPr>
          <w:rFonts w:ascii="Source Sans Pro" w:hAnsi="Source Sans Pro"/>
          <w:b/>
          <w:bCs/>
        </w:rPr>
      </w:pPr>
    </w:p>
    <w:p w14:paraId="783A8858" w14:textId="196F41DF" w:rsidR="00FF5BC0" w:rsidRPr="00FF5BC0" w:rsidRDefault="00FF5BC0" w:rsidP="00FF5BC0">
      <w:pPr>
        <w:jc w:val="center"/>
        <w:rPr>
          <w:rFonts w:ascii="Source Sans Pro" w:hAnsi="Source Sans Pro"/>
          <w:b/>
          <w:bCs/>
          <w:color w:val="000000"/>
        </w:rPr>
      </w:pPr>
      <w:r w:rsidRPr="00FF5BC0">
        <w:rPr>
          <w:rFonts w:ascii="Source Sans Pro" w:hAnsi="Source Sans Pro"/>
          <w:b/>
          <w:iCs/>
        </w:rPr>
        <w:t xml:space="preserve">  </w:t>
      </w:r>
      <w:r w:rsidR="00AB1928" w:rsidRPr="005C0C00">
        <w:rPr>
          <w:rFonts w:ascii="Source Sans Pro" w:hAnsi="Source Sans Pro"/>
          <w:b/>
          <w:bCs/>
        </w:rPr>
        <w:t xml:space="preserve">DOBAVA </w:t>
      </w:r>
      <w:r w:rsidR="00444497">
        <w:rPr>
          <w:rFonts w:ascii="Source Sans Pro" w:hAnsi="Source Sans Pro"/>
          <w:b/>
          <w:bCs/>
        </w:rPr>
        <w:t>ENEGA</w:t>
      </w:r>
      <w:r w:rsidR="00AB1928" w:rsidRPr="005C0C00">
        <w:rPr>
          <w:rFonts w:ascii="Source Sans Pro" w:hAnsi="Source Sans Pro"/>
          <w:b/>
          <w:bCs/>
        </w:rPr>
        <w:t xml:space="preserve"> MESTN</w:t>
      </w:r>
      <w:r w:rsidR="00444497">
        <w:rPr>
          <w:rFonts w:ascii="Source Sans Pro" w:hAnsi="Source Sans Pro"/>
          <w:b/>
          <w:bCs/>
        </w:rPr>
        <w:t>EGA</w:t>
      </w:r>
      <w:r w:rsidR="00AB1928" w:rsidRPr="005C0C00">
        <w:rPr>
          <w:rFonts w:ascii="Source Sans Pro" w:hAnsi="Source Sans Pro"/>
          <w:b/>
          <w:bCs/>
        </w:rPr>
        <w:t xml:space="preserve"> AVTOBUS</w:t>
      </w:r>
      <w:r w:rsidR="00444497">
        <w:rPr>
          <w:rFonts w:ascii="Source Sans Pro" w:hAnsi="Source Sans Pro"/>
          <w:b/>
          <w:bCs/>
        </w:rPr>
        <w:t>A</w:t>
      </w:r>
      <w:r w:rsidR="00AB1928" w:rsidRPr="005C0C00">
        <w:rPr>
          <w:rFonts w:ascii="Source Sans Pro" w:hAnsi="Source Sans Pro"/>
          <w:b/>
          <w:bCs/>
        </w:rPr>
        <w:t xml:space="preserve"> Z MINIMALNO KAPACITETO 35 POTNIKOV</w:t>
      </w:r>
    </w:p>
    <w:p w14:paraId="788DA056" w14:textId="77777777" w:rsidR="00FF5BC0" w:rsidRPr="00FF5BC0" w:rsidRDefault="00FF5BC0" w:rsidP="00FF5BC0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6C4CF38F" w14:textId="77777777" w:rsidR="00FF5BC0" w:rsidRPr="00FF5BC0" w:rsidRDefault="00FF5BC0" w:rsidP="00FF5BC0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5F289994" w14:textId="77777777" w:rsidR="00FF5BC0" w:rsidRPr="00FF5BC0" w:rsidRDefault="00FF5BC0" w:rsidP="00FF5BC0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33989A82" w14:textId="77D163F5" w:rsidR="00FF5BC0" w:rsidRPr="00FF5BC0" w:rsidRDefault="00FF5BC0" w:rsidP="00FF5BC0">
      <w:pPr>
        <w:numPr>
          <w:ilvl w:val="0"/>
          <w:numId w:val="1"/>
        </w:numPr>
        <w:tabs>
          <w:tab w:val="left" w:pos="6510"/>
        </w:tabs>
        <w:jc w:val="both"/>
        <w:rPr>
          <w:rFonts w:ascii="Source Sans Pro" w:hAnsi="Source Sans Pro" w:cs="Calibri"/>
        </w:rPr>
      </w:pPr>
      <w:r w:rsidRPr="00FF5BC0">
        <w:rPr>
          <w:rFonts w:ascii="Source Sans Pro" w:hAnsi="Source Sans Pro" w:cs="Calibri"/>
        </w:rPr>
        <w:t>PONUDBENA CENA:</w:t>
      </w:r>
    </w:p>
    <w:p w14:paraId="006C3B9B" w14:textId="77777777" w:rsidR="00FF5BC0" w:rsidRPr="00FF5BC0" w:rsidRDefault="00FF5BC0" w:rsidP="00FF5BC0">
      <w:pPr>
        <w:tabs>
          <w:tab w:val="left" w:pos="6510"/>
        </w:tabs>
        <w:jc w:val="both"/>
        <w:rPr>
          <w:rFonts w:ascii="Source Sans Pro" w:hAnsi="Source Sans Pro" w:cs="Calibri"/>
        </w:rPr>
      </w:pPr>
    </w:p>
    <w:tbl>
      <w:tblPr>
        <w:tblW w:w="9584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6"/>
        <w:gridCol w:w="2858"/>
      </w:tblGrid>
      <w:tr w:rsidR="00FF5BC0" w:rsidRPr="00FF5BC0" w14:paraId="17893F56" w14:textId="77777777" w:rsidTr="005C7369">
        <w:trPr>
          <w:trHeight w:val="533"/>
        </w:trPr>
        <w:tc>
          <w:tcPr>
            <w:tcW w:w="67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75CA2" w14:textId="75A74BDE" w:rsidR="00FF5BC0" w:rsidRPr="00FF5BC0" w:rsidRDefault="00FF5BC0" w:rsidP="00FF5BC0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  <w:b/>
              </w:rPr>
            </w:pPr>
            <w:r w:rsidRPr="00FF5BC0">
              <w:rPr>
                <w:rFonts w:ascii="Source Sans Pro" w:hAnsi="Source Sans Pro" w:cs="Calibri"/>
                <w:b/>
              </w:rPr>
              <w:t>Ponudbena cena brez DDV</w:t>
            </w:r>
          </w:p>
          <w:p w14:paraId="0DE99CF4" w14:textId="77777777" w:rsidR="00FF5BC0" w:rsidRPr="00FF5BC0" w:rsidRDefault="00FF5BC0" w:rsidP="00FF5BC0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  <w:b/>
              </w:rPr>
            </w:pPr>
          </w:p>
        </w:tc>
        <w:tc>
          <w:tcPr>
            <w:tcW w:w="2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7035F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jc w:val="right"/>
              <w:rPr>
                <w:rFonts w:ascii="Source Sans Pro" w:hAnsi="Source Sans Pro" w:cs="Calibri"/>
                <w:b/>
              </w:rPr>
            </w:pPr>
            <w:r w:rsidRPr="00FF5BC0">
              <w:rPr>
                <w:rFonts w:ascii="Source Sans Pro" w:hAnsi="Source Sans Pro" w:cs="Calibri"/>
                <w:b/>
              </w:rPr>
              <w:t>EUR</w:t>
            </w:r>
          </w:p>
        </w:tc>
      </w:tr>
      <w:tr w:rsidR="00FF5BC0" w:rsidRPr="00FF5BC0" w14:paraId="079B73BD" w14:textId="77777777" w:rsidTr="005C7369">
        <w:trPr>
          <w:trHeight w:val="533"/>
        </w:trPr>
        <w:tc>
          <w:tcPr>
            <w:tcW w:w="67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F8855" w14:textId="77777777" w:rsidR="00FF5BC0" w:rsidRPr="00FF5BC0" w:rsidRDefault="00FF5BC0" w:rsidP="00FF5BC0">
            <w:pPr>
              <w:tabs>
                <w:tab w:val="left" w:pos="6510"/>
              </w:tabs>
              <w:ind w:left="360"/>
              <w:rPr>
                <w:rFonts w:ascii="Source Sans Pro" w:hAnsi="Source Sans Pro"/>
                <w:b/>
                <w:bCs/>
                <w:color w:val="000000"/>
              </w:rPr>
            </w:pPr>
            <w:r w:rsidRPr="00FF5BC0">
              <w:rPr>
                <w:rFonts w:ascii="Source Sans Pro" w:hAnsi="Source Sans Pro"/>
                <w:b/>
                <w:bCs/>
                <w:color w:val="000000"/>
              </w:rPr>
              <w:t>22% DDV</w:t>
            </w:r>
          </w:p>
          <w:p w14:paraId="112DE04D" w14:textId="2E16777D" w:rsidR="00FF5BC0" w:rsidRPr="00FF5BC0" w:rsidRDefault="00FF5BC0" w:rsidP="00FF5BC0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  <w:b/>
              </w:rPr>
            </w:pPr>
          </w:p>
        </w:tc>
        <w:tc>
          <w:tcPr>
            <w:tcW w:w="2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29F06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jc w:val="right"/>
              <w:rPr>
                <w:rFonts w:ascii="Source Sans Pro" w:hAnsi="Source Sans Pro" w:cs="Calibri"/>
                <w:b/>
              </w:rPr>
            </w:pPr>
            <w:r w:rsidRPr="00FF5BC0">
              <w:rPr>
                <w:rFonts w:ascii="Source Sans Pro" w:hAnsi="Source Sans Pro" w:cs="Calibri"/>
                <w:b/>
              </w:rPr>
              <w:t>EUR</w:t>
            </w:r>
          </w:p>
        </w:tc>
      </w:tr>
      <w:tr w:rsidR="00FF5BC0" w:rsidRPr="00FF5BC0" w14:paraId="7AF8895F" w14:textId="77777777" w:rsidTr="005C7369">
        <w:trPr>
          <w:trHeight w:val="533"/>
        </w:trPr>
        <w:tc>
          <w:tcPr>
            <w:tcW w:w="67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3C2DE" w14:textId="2EF2C95B" w:rsidR="00FF5BC0" w:rsidRPr="00FF5BC0" w:rsidRDefault="00FF5BC0" w:rsidP="00FF5BC0">
            <w:pPr>
              <w:tabs>
                <w:tab w:val="left" w:pos="6510"/>
              </w:tabs>
              <w:ind w:left="360"/>
              <w:rPr>
                <w:rFonts w:ascii="Source Sans Pro" w:hAnsi="Source Sans Pro"/>
                <w:b/>
                <w:bCs/>
                <w:color w:val="000000"/>
              </w:rPr>
            </w:pPr>
            <w:r w:rsidRPr="00FF5BC0">
              <w:rPr>
                <w:rFonts w:ascii="Source Sans Pro" w:hAnsi="Source Sans Pro"/>
                <w:b/>
                <w:bCs/>
                <w:color w:val="000000"/>
              </w:rPr>
              <w:t>SKUPAJ Z DDV</w:t>
            </w:r>
          </w:p>
          <w:p w14:paraId="1847BB1B" w14:textId="77777777" w:rsidR="00FF5BC0" w:rsidRPr="00FF5BC0" w:rsidRDefault="00FF5BC0" w:rsidP="00FF5BC0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  <w:b/>
              </w:rPr>
            </w:pPr>
          </w:p>
        </w:tc>
        <w:tc>
          <w:tcPr>
            <w:tcW w:w="2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1C969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jc w:val="right"/>
              <w:rPr>
                <w:rFonts w:ascii="Source Sans Pro" w:hAnsi="Source Sans Pro" w:cs="Calibri"/>
                <w:b/>
              </w:rPr>
            </w:pPr>
            <w:r w:rsidRPr="00FF5BC0">
              <w:rPr>
                <w:rFonts w:ascii="Source Sans Pro" w:hAnsi="Source Sans Pro" w:cs="Calibri"/>
                <w:b/>
              </w:rPr>
              <w:t>EUR</w:t>
            </w:r>
          </w:p>
        </w:tc>
      </w:tr>
    </w:tbl>
    <w:p w14:paraId="2BBB059D" w14:textId="77777777" w:rsidR="00FF5BC0" w:rsidRPr="00FF5BC0" w:rsidRDefault="00FF5BC0" w:rsidP="00DB49C8">
      <w:pPr>
        <w:tabs>
          <w:tab w:val="left" w:pos="6510"/>
        </w:tabs>
        <w:rPr>
          <w:rFonts w:ascii="Source Sans Pro" w:hAnsi="Source Sans Pro" w:cs="Calibri"/>
        </w:rPr>
      </w:pPr>
    </w:p>
    <w:p w14:paraId="40D31481" w14:textId="77777777" w:rsidR="00FF5BC0" w:rsidRPr="00FF5BC0" w:rsidRDefault="00FF5BC0" w:rsidP="00DB49C8">
      <w:pPr>
        <w:tabs>
          <w:tab w:val="left" w:pos="6510"/>
        </w:tabs>
        <w:rPr>
          <w:rFonts w:ascii="Source Sans Pro" w:hAnsi="Source Sans Pro" w:cs="Calibri"/>
        </w:rPr>
      </w:pPr>
    </w:p>
    <w:p w14:paraId="7CC662BD" w14:textId="77777777" w:rsidR="00FF5BC0" w:rsidRPr="00FF5BC0" w:rsidRDefault="00FF5BC0" w:rsidP="00FF5BC0">
      <w:pPr>
        <w:numPr>
          <w:ilvl w:val="0"/>
          <w:numId w:val="1"/>
        </w:numPr>
        <w:tabs>
          <w:tab w:val="left" w:pos="6510"/>
        </w:tabs>
        <w:jc w:val="both"/>
        <w:rPr>
          <w:rFonts w:ascii="Source Sans Pro" w:hAnsi="Source Sans Pro" w:cs="Calibri"/>
        </w:rPr>
      </w:pPr>
      <w:r w:rsidRPr="00FF5BC0">
        <w:rPr>
          <w:rFonts w:ascii="Source Sans Pro" w:hAnsi="Source Sans Pro" w:cs="Calibri"/>
        </w:rPr>
        <w:t>VELJAVNOST PONUDBE</w:t>
      </w:r>
    </w:p>
    <w:p w14:paraId="61C6F09B" w14:textId="77777777" w:rsidR="00FF5BC0" w:rsidRPr="00FF5BC0" w:rsidRDefault="00FF5BC0" w:rsidP="00DB49C8">
      <w:pPr>
        <w:tabs>
          <w:tab w:val="left" w:pos="6510"/>
        </w:tabs>
        <w:rPr>
          <w:rFonts w:ascii="Source Sans Pro" w:hAnsi="Source Sans Pro" w:cs="Calibri"/>
        </w:rPr>
      </w:pPr>
    </w:p>
    <w:p w14:paraId="28096591" w14:textId="462D140F" w:rsidR="00FF5BC0" w:rsidRPr="00FF5BC0" w:rsidRDefault="00FF5BC0" w:rsidP="00FF5BC0">
      <w:pPr>
        <w:tabs>
          <w:tab w:val="left" w:pos="6510"/>
        </w:tabs>
        <w:ind w:left="360"/>
        <w:rPr>
          <w:rFonts w:ascii="Source Sans Pro" w:hAnsi="Source Sans Pro" w:cs="Calibri"/>
        </w:rPr>
      </w:pPr>
      <w:r w:rsidRPr="00FF5BC0">
        <w:rPr>
          <w:rFonts w:ascii="Source Sans Pro" w:hAnsi="Source Sans Pro" w:cs="Calibri"/>
        </w:rPr>
        <w:t xml:space="preserve">Veljavnost ponudbe je </w:t>
      </w:r>
      <w:r w:rsidR="00B634A1">
        <w:rPr>
          <w:rFonts w:ascii="Source Sans Pro" w:hAnsi="Source Sans Pro" w:cs="Calibri"/>
        </w:rPr>
        <w:t>210</w:t>
      </w:r>
      <w:r w:rsidRPr="00FF5BC0">
        <w:rPr>
          <w:rFonts w:ascii="Source Sans Pro" w:hAnsi="Source Sans Pro" w:cs="Calibri"/>
        </w:rPr>
        <w:t xml:space="preserve"> koledarskih dni šteto od dneva, ko poteče rok za oddajo ponudb.</w:t>
      </w:r>
    </w:p>
    <w:p w14:paraId="0B8A3DCD" w14:textId="77777777" w:rsidR="00FF5BC0" w:rsidRPr="00FF5BC0" w:rsidRDefault="00FF5BC0" w:rsidP="00DB49C8">
      <w:pPr>
        <w:tabs>
          <w:tab w:val="left" w:pos="6510"/>
        </w:tabs>
        <w:rPr>
          <w:rFonts w:ascii="Source Sans Pro" w:hAnsi="Source Sans Pro" w:cs="Calibri"/>
        </w:rPr>
      </w:pPr>
    </w:p>
    <w:p w14:paraId="517197F2" w14:textId="0FAAF9B9" w:rsidR="00FF5BC0" w:rsidRPr="00FF5BC0" w:rsidRDefault="00FF5BC0" w:rsidP="00FF5BC0">
      <w:pPr>
        <w:numPr>
          <w:ilvl w:val="0"/>
          <w:numId w:val="1"/>
        </w:numPr>
        <w:tabs>
          <w:tab w:val="left" w:pos="6510"/>
        </w:tabs>
        <w:jc w:val="both"/>
        <w:rPr>
          <w:rFonts w:ascii="Source Sans Pro" w:hAnsi="Source Sans Pro" w:cs="Calibri"/>
        </w:rPr>
      </w:pPr>
      <w:r w:rsidRPr="00FF5BC0">
        <w:rPr>
          <w:rFonts w:ascii="Source Sans Pro" w:hAnsi="Source Sans Pro" w:cs="Calibri"/>
        </w:rPr>
        <w:t xml:space="preserve">ROK DOBAVE </w:t>
      </w:r>
      <w:r w:rsidR="00444497">
        <w:rPr>
          <w:rFonts w:ascii="Source Sans Pro" w:hAnsi="Source Sans Pro" w:cs="Calibri"/>
        </w:rPr>
        <w:t>ENEGA</w:t>
      </w:r>
      <w:r w:rsidR="005C7369">
        <w:rPr>
          <w:rFonts w:ascii="Source Sans Pro" w:hAnsi="Source Sans Pro" w:cs="Calibri"/>
        </w:rPr>
        <w:t xml:space="preserve"> </w:t>
      </w:r>
      <w:r w:rsidRPr="00FF5BC0">
        <w:rPr>
          <w:rFonts w:ascii="Source Sans Pro" w:hAnsi="Source Sans Pro" w:cs="Calibri"/>
        </w:rPr>
        <w:t>VOZIL</w:t>
      </w:r>
      <w:r w:rsidR="00444497">
        <w:rPr>
          <w:rFonts w:ascii="Source Sans Pro" w:hAnsi="Source Sans Pro" w:cs="Calibri"/>
        </w:rPr>
        <w:t>A</w:t>
      </w:r>
      <w:r w:rsidRPr="00FF5BC0">
        <w:rPr>
          <w:rFonts w:ascii="Source Sans Pro" w:hAnsi="Source Sans Pro" w:cs="Calibri"/>
        </w:rPr>
        <w:t>:</w:t>
      </w:r>
    </w:p>
    <w:p w14:paraId="0DDEFAC8" w14:textId="77777777" w:rsidR="00FF5BC0" w:rsidRPr="00FF5BC0" w:rsidRDefault="00FF5BC0" w:rsidP="00DB49C8">
      <w:pPr>
        <w:tabs>
          <w:tab w:val="left" w:pos="6510"/>
        </w:tabs>
        <w:rPr>
          <w:rFonts w:ascii="Source Sans Pro" w:hAnsi="Source Sans Pro" w:cs="Calibri"/>
        </w:rPr>
      </w:pPr>
    </w:p>
    <w:p w14:paraId="3E47724B" w14:textId="4C9F6A0C" w:rsidR="00FF5BC0" w:rsidRPr="00FF5BC0" w:rsidRDefault="00FF5BC0" w:rsidP="00FF5BC0">
      <w:pPr>
        <w:tabs>
          <w:tab w:val="left" w:pos="6510"/>
        </w:tabs>
        <w:ind w:left="360"/>
        <w:rPr>
          <w:rFonts w:ascii="Source Sans Pro" w:hAnsi="Source Sans Pro" w:cs="Calibri"/>
        </w:rPr>
      </w:pPr>
      <w:r w:rsidRPr="00FF5BC0">
        <w:rPr>
          <w:rFonts w:ascii="Source Sans Pro" w:hAnsi="Source Sans Pro" w:cs="Calibri"/>
        </w:rPr>
        <w:t xml:space="preserve">Rok dobave </w:t>
      </w:r>
      <w:r w:rsidR="00444497">
        <w:rPr>
          <w:rFonts w:ascii="Source Sans Pro" w:hAnsi="Source Sans Pro" w:cs="Calibri"/>
        </w:rPr>
        <w:t>enega</w:t>
      </w:r>
      <w:r w:rsidR="00935217">
        <w:rPr>
          <w:rFonts w:ascii="Source Sans Pro" w:hAnsi="Source Sans Pro" w:cs="Calibri"/>
        </w:rPr>
        <w:t xml:space="preserve"> (</w:t>
      </w:r>
      <w:r w:rsidR="00444497">
        <w:rPr>
          <w:rFonts w:ascii="Source Sans Pro" w:hAnsi="Source Sans Pro" w:cs="Calibri"/>
        </w:rPr>
        <w:t>1</w:t>
      </w:r>
      <w:r w:rsidR="00935217">
        <w:rPr>
          <w:rFonts w:ascii="Source Sans Pro" w:hAnsi="Source Sans Pro" w:cs="Calibri"/>
        </w:rPr>
        <w:t>)</w:t>
      </w:r>
      <w:r w:rsidRPr="00FF5BC0">
        <w:rPr>
          <w:rFonts w:ascii="Source Sans Pro" w:hAnsi="Source Sans Pro" w:cs="Calibri"/>
        </w:rPr>
        <w:t xml:space="preserve"> vozil</w:t>
      </w:r>
      <w:r w:rsidR="00444497">
        <w:rPr>
          <w:rFonts w:ascii="Source Sans Pro" w:hAnsi="Source Sans Pro" w:cs="Calibri"/>
        </w:rPr>
        <w:t>a</w:t>
      </w:r>
      <w:r w:rsidRPr="00FF5BC0">
        <w:rPr>
          <w:rFonts w:ascii="Source Sans Pro" w:hAnsi="Source Sans Pro" w:cs="Calibri"/>
        </w:rPr>
        <w:t xml:space="preserve"> znaša: ______</w:t>
      </w:r>
      <w:r w:rsidR="00B633C6">
        <w:rPr>
          <w:rFonts w:ascii="Source Sans Pro" w:hAnsi="Source Sans Pro" w:cs="Calibri"/>
        </w:rPr>
        <w:t>____</w:t>
      </w:r>
      <w:r w:rsidRPr="00FF5BC0">
        <w:rPr>
          <w:rFonts w:ascii="Source Sans Pro" w:hAnsi="Source Sans Pro" w:cs="Calibri"/>
        </w:rPr>
        <w:t xml:space="preserve"> </w:t>
      </w:r>
      <w:r w:rsidRPr="00D87CA2">
        <w:rPr>
          <w:rFonts w:ascii="Source Sans Pro" w:hAnsi="Source Sans Pro" w:cs="Calibri"/>
        </w:rPr>
        <w:t xml:space="preserve">(največ </w:t>
      </w:r>
      <w:r w:rsidR="00444497">
        <w:rPr>
          <w:rFonts w:ascii="Source Sans Pro" w:hAnsi="Source Sans Pro" w:cs="Calibri"/>
        </w:rPr>
        <w:t>180</w:t>
      </w:r>
      <w:r w:rsidRPr="00D87CA2">
        <w:rPr>
          <w:rFonts w:ascii="Source Sans Pro" w:hAnsi="Source Sans Pro" w:cs="Calibri"/>
        </w:rPr>
        <w:t>)</w:t>
      </w:r>
      <w:r w:rsidRPr="00FF5BC0">
        <w:rPr>
          <w:rFonts w:ascii="Source Sans Pro" w:hAnsi="Source Sans Pro" w:cs="Calibri"/>
        </w:rPr>
        <w:t xml:space="preserve"> koledarskih dni od dneva sklenitve pogodbe.</w:t>
      </w:r>
    </w:p>
    <w:p w14:paraId="39FE54D8" w14:textId="77777777" w:rsidR="00FF5BC0" w:rsidRPr="00FF5BC0" w:rsidRDefault="00FF5BC0" w:rsidP="00DB49C8">
      <w:pPr>
        <w:tabs>
          <w:tab w:val="left" w:pos="6510"/>
        </w:tabs>
        <w:rPr>
          <w:rFonts w:ascii="Source Sans Pro" w:hAnsi="Source Sans Pro" w:cs="Calibri"/>
        </w:rPr>
      </w:pPr>
    </w:p>
    <w:p w14:paraId="6D09C23A" w14:textId="77777777" w:rsidR="00FF5BC0" w:rsidRPr="00FF5BC0" w:rsidRDefault="00FF5BC0" w:rsidP="00FF5BC0">
      <w:pPr>
        <w:numPr>
          <w:ilvl w:val="0"/>
          <w:numId w:val="1"/>
        </w:numPr>
        <w:tabs>
          <w:tab w:val="left" w:pos="6510"/>
        </w:tabs>
        <w:jc w:val="both"/>
        <w:rPr>
          <w:rFonts w:ascii="Source Sans Pro" w:hAnsi="Source Sans Pro" w:cs="Calibri"/>
        </w:rPr>
      </w:pPr>
      <w:r w:rsidRPr="00FF5BC0">
        <w:rPr>
          <w:rFonts w:ascii="Source Sans Pro" w:hAnsi="Source Sans Pro" w:cs="Calibri"/>
        </w:rPr>
        <w:t>GARANCIJSKA DOBA</w:t>
      </w:r>
    </w:p>
    <w:p w14:paraId="2A6D0A28" w14:textId="77777777" w:rsidR="00FF5BC0" w:rsidRPr="00FF5BC0" w:rsidRDefault="00FF5BC0" w:rsidP="00DB49C8">
      <w:pPr>
        <w:tabs>
          <w:tab w:val="left" w:pos="6510"/>
        </w:tabs>
        <w:jc w:val="both"/>
        <w:rPr>
          <w:rFonts w:ascii="Source Sans Pro" w:hAnsi="Source Sans Pro" w:cs="Calibri"/>
        </w:rPr>
      </w:pPr>
    </w:p>
    <w:p w14:paraId="342B6757" w14:textId="77777777" w:rsidR="00FF5BC0" w:rsidRDefault="00FF5BC0" w:rsidP="00FF5BC0">
      <w:pPr>
        <w:tabs>
          <w:tab w:val="left" w:pos="6510"/>
        </w:tabs>
        <w:rPr>
          <w:rFonts w:ascii="Source Sans Pro" w:hAnsi="Source Sans Pro" w:cs="Calibri"/>
        </w:rPr>
      </w:pPr>
      <w:r w:rsidRPr="00FF5BC0">
        <w:rPr>
          <w:rFonts w:ascii="Source Sans Pro" w:hAnsi="Source Sans Pro" w:cs="Calibri"/>
        </w:rPr>
        <w:t>Za vozilo nudimo:</w:t>
      </w:r>
    </w:p>
    <w:p w14:paraId="47CA6E4F" w14:textId="77777777" w:rsidR="00B0739B" w:rsidRPr="00FF5BC0" w:rsidRDefault="00B0739B" w:rsidP="00FF5BC0">
      <w:pPr>
        <w:tabs>
          <w:tab w:val="left" w:pos="6510"/>
        </w:tabs>
        <w:rPr>
          <w:rFonts w:ascii="Source Sans Pro" w:hAnsi="Source Sans Pro" w:cs="Calibri"/>
        </w:rPr>
      </w:pPr>
    </w:p>
    <w:p w14:paraId="00284109" w14:textId="6131228B" w:rsidR="00FF5BC0" w:rsidRPr="00FF5BC0" w:rsidRDefault="00FF5BC0" w:rsidP="00FF5BC0">
      <w:pPr>
        <w:tabs>
          <w:tab w:val="left" w:pos="6510"/>
        </w:tabs>
        <w:rPr>
          <w:rFonts w:ascii="Source Sans Pro" w:hAnsi="Source Sans Pro" w:cs="Calibri"/>
        </w:rPr>
      </w:pPr>
      <w:r w:rsidRPr="00FF5BC0">
        <w:rPr>
          <w:rFonts w:ascii="Source Sans Pro" w:hAnsi="Source Sans Pro" w:cs="Calibri"/>
        </w:rPr>
        <w:t>________________________________________________________________________________</w:t>
      </w:r>
    </w:p>
    <w:p w14:paraId="7E26A768" w14:textId="77777777" w:rsidR="00B0739B" w:rsidRDefault="00B0739B" w:rsidP="00FF5BC0">
      <w:pPr>
        <w:tabs>
          <w:tab w:val="left" w:pos="6510"/>
        </w:tabs>
        <w:rPr>
          <w:rFonts w:ascii="Source Sans Pro" w:hAnsi="Source Sans Pro" w:cs="Calibri"/>
        </w:rPr>
      </w:pPr>
    </w:p>
    <w:p w14:paraId="2353B43D" w14:textId="3BF697B4" w:rsidR="00FF5BC0" w:rsidRDefault="00FF5BC0" w:rsidP="00FF5BC0">
      <w:pPr>
        <w:tabs>
          <w:tab w:val="left" w:pos="6510"/>
        </w:tabs>
        <w:rPr>
          <w:rFonts w:ascii="Source Sans Pro" w:hAnsi="Source Sans Pro" w:cs="Calibri"/>
        </w:rPr>
      </w:pPr>
      <w:r w:rsidRPr="00FF5BC0">
        <w:rPr>
          <w:rFonts w:ascii="Source Sans Pro" w:hAnsi="Source Sans Pro" w:cs="Calibri"/>
        </w:rPr>
        <w:t>Za baterije  nudimo:</w:t>
      </w:r>
    </w:p>
    <w:p w14:paraId="62D24439" w14:textId="77777777" w:rsidR="00B0739B" w:rsidRPr="00FF5BC0" w:rsidRDefault="00B0739B" w:rsidP="00FF5BC0">
      <w:pPr>
        <w:tabs>
          <w:tab w:val="left" w:pos="6510"/>
        </w:tabs>
        <w:rPr>
          <w:rFonts w:ascii="Source Sans Pro" w:hAnsi="Source Sans Pro" w:cs="Calibri"/>
        </w:rPr>
      </w:pPr>
    </w:p>
    <w:p w14:paraId="5D3643F4" w14:textId="6A3678A5" w:rsidR="00FF5BC0" w:rsidRPr="00FF5BC0" w:rsidRDefault="00FF5BC0" w:rsidP="00FF5BC0">
      <w:pPr>
        <w:tabs>
          <w:tab w:val="left" w:pos="6510"/>
        </w:tabs>
        <w:rPr>
          <w:rFonts w:ascii="Source Sans Pro" w:hAnsi="Source Sans Pro" w:cs="Calibri"/>
        </w:rPr>
      </w:pPr>
      <w:r w:rsidRPr="00FF5BC0">
        <w:rPr>
          <w:rFonts w:ascii="Source Sans Pro" w:hAnsi="Source Sans Pro" w:cs="Calibri"/>
        </w:rPr>
        <w:t>________________________________________________________________________________</w:t>
      </w:r>
    </w:p>
    <w:p w14:paraId="05D9CDEC" w14:textId="77777777" w:rsidR="00FF5BC0" w:rsidRDefault="00FF5BC0" w:rsidP="00FF5BC0">
      <w:pPr>
        <w:tabs>
          <w:tab w:val="left" w:pos="6510"/>
        </w:tabs>
        <w:rPr>
          <w:rFonts w:ascii="Source Sans Pro" w:hAnsi="Source Sans Pro" w:cs="Calibri"/>
        </w:rPr>
      </w:pPr>
    </w:p>
    <w:p w14:paraId="7D1BB112" w14:textId="77777777" w:rsidR="00DB49C8" w:rsidRDefault="00DB49C8" w:rsidP="00FF5BC0">
      <w:pPr>
        <w:tabs>
          <w:tab w:val="left" w:pos="6510"/>
        </w:tabs>
        <w:rPr>
          <w:rFonts w:ascii="Source Sans Pro" w:hAnsi="Source Sans Pro" w:cs="Calibri"/>
        </w:rPr>
      </w:pPr>
    </w:p>
    <w:p w14:paraId="328D9E6B" w14:textId="77777777" w:rsidR="00DB49C8" w:rsidRDefault="00DB49C8" w:rsidP="00FF5BC0">
      <w:pPr>
        <w:tabs>
          <w:tab w:val="left" w:pos="6510"/>
        </w:tabs>
        <w:rPr>
          <w:rFonts w:ascii="Source Sans Pro" w:hAnsi="Source Sans Pro" w:cs="Calibri"/>
        </w:rPr>
      </w:pPr>
    </w:p>
    <w:p w14:paraId="5E73C683" w14:textId="77777777" w:rsidR="00DB49C8" w:rsidRDefault="00DB49C8" w:rsidP="00FF5BC0">
      <w:pPr>
        <w:tabs>
          <w:tab w:val="left" w:pos="6510"/>
        </w:tabs>
        <w:rPr>
          <w:rFonts w:ascii="Source Sans Pro" w:hAnsi="Source Sans Pro" w:cs="Calibri"/>
        </w:rPr>
      </w:pPr>
    </w:p>
    <w:p w14:paraId="27934C5B" w14:textId="77777777" w:rsidR="00DB49C8" w:rsidRDefault="00DB49C8" w:rsidP="00FF5BC0">
      <w:pPr>
        <w:tabs>
          <w:tab w:val="left" w:pos="6510"/>
        </w:tabs>
        <w:rPr>
          <w:rFonts w:ascii="Source Sans Pro" w:hAnsi="Source Sans Pro" w:cs="Calibri"/>
        </w:rPr>
      </w:pPr>
    </w:p>
    <w:p w14:paraId="7D94A649" w14:textId="77777777" w:rsidR="00DB49C8" w:rsidRPr="00FF5BC0" w:rsidRDefault="00DB49C8" w:rsidP="00FF5BC0">
      <w:pPr>
        <w:tabs>
          <w:tab w:val="left" w:pos="6510"/>
        </w:tabs>
        <w:rPr>
          <w:rFonts w:ascii="Source Sans Pro" w:hAnsi="Source Sans Pro" w:cs="Calibri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12"/>
      </w:tblGrid>
      <w:tr w:rsidR="00FF5BC0" w:rsidRPr="00FF5BC0" w14:paraId="7512EF4C" w14:textId="77777777" w:rsidTr="00B43927">
        <w:trPr>
          <w:trHeight w:val="609"/>
        </w:trPr>
        <w:tc>
          <w:tcPr>
            <w:tcW w:w="9606" w:type="dxa"/>
            <w:gridSpan w:val="2"/>
            <w:shd w:val="clear" w:color="auto" w:fill="D6E3BC"/>
            <w:vAlign w:val="center"/>
          </w:tcPr>
          <w:p w14:paraId="0FBD87E4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  <w:b/>
              </w:rPr>
            </w:pPr>
            <w:r w:rsidRPr="00FF5BC0">
              <w:rPr>
                <w:rFonts w:ascii="Source Sans Pro" w:hAnsi="Source Sans Pro" w:cs="Calibri"/>
                <w:b/>
              </w:rPr>
              <w:lastRenderedPageBreak/>
              <w:br w:type="page"/>
              <w:t xml:space="preserve">OSNOVNI PODATKI O PONUJENEM VOZILU: </w:t>
            </w:r>
          </w:p>
        </w:tc>
      </w:tr>
      <w:tr w:rsidR="00FF5BC0" w:rsidRPr="00FF5BC0" w14:paraId="190B2D08" w14:textId="77777777" w:rsidTr="00B43927">
        <w:trPr>
          <w:trHeight w:val="397"/>
        </w:trPr>
        <w:tc>
          <w:tcPr>
            <w:tcW w:w="3794" w:type="dxa"/>
            <w:vAlign w:val="center"/>
          </w:tcPr>
          <w:p w14:paraId="72731CA9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</w:rPr>
            </w:pPr>
          </w:p>
          <w:p w14:paraId="451F6885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</w:rPr>
            </w:pPr>
            <w:r w:rsidRPr="00FF5BC0">
              <w:rPr>
                <w:rFonts w:ascii="Source Sans Pro" w:hAnsi="Source Sans Pro" w:cs="Calibri"/>
              </w:rPr>
              <w:t>Proizvajalec  in tip vozila:</w:t>
            </w:r>
          </w:p>
          <w:p w14:paraId="60F98A29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</w:rPr>
            </w:pPr>
          </w:p>
        </w:tc>
        <w:tc>
          <w:tcPr>
            <w:tcW w:w="5812" w:type="dxa"/>
            <w:vAlign w:val="center"/>
          </w:tcPr>
          <w:p w14:paraId="60362A8C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</w:rPr>
            </w:pPr>
          </w:p>
        </w:tc>
      </w:tr>
      <w:tr w:rsidR="00FF5BC0" w:rsidRPr="00FF5BC0" w14:paraId="59050EA7" w14:textId="77777777" w:rsidTr="00B43927">
        <w:trPr>
          <w:trHeight w:val="397"/>
        </w:trPr>
        <w:tc>
          <w:tcPr>
            <w:tcW w:w="3794" w:type="dxa"/>
            <w:vAlign w:val="center"/>
          </w:tcPr>
          <w:p w14:paraId="5CCB3C29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</w:rPr>
            </w:pPr>
          </w:p>
          <w:p w14:paraId="7BCFC9D5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</w:rPr>
            </w:pPr>
            <w:r w:rsidRPr="00FF5BC0">
              <w:rPr>
                <w:rFonts w:ascii="Source Sans Pro" w:hAnsi="Source Sans Pro" w:cs="Calibri"/>
              </w:rPr>
              <w:t>Cena vozila  z DDV v EUR:</w:t>
            </w:r>
          </w:p>
          <w:p w14:paraId="6D7EE185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</w:rPr>
            </w:pPr>
          </w:p>
        </w:tc>
        <w:tc>
          <w:tcPr>
            <w:tcW w:w="5812" w:type="dxa"/>
            <w:vAlign w:val="center"/>
          </w:tcPr>
          <w:p w14:paraId="379E8FF2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</w:rPr>
            </w:pPr>
          </w:p>
        </w:tc>
      </w:tr>
    </w:tbl>
    <w:p w14:paraId="071791B2" w14:textId="77777777" w:rsidR="00FF5BC0" w:rsidRPr="00FF5BC0" w:rsidRDefault="00FF5BC0" w:rsidP="00DB49C8">
      <w:pPr>
        <w:rPr>
          <w:rFonts w:ascii="Source Sans Pro" w:hAnsi="Source Sans Pro" w:cs="Arial"/>
        </w:rPr>
      </w:pPr>
    </w:p>
    <w:p w14:paraId="2E3D14EF" w14:textId="77777777" w:rsidR="00FF5BC0" w:rsidRPr="00FF5BC0" w:rsidRDefault="00FF5BC0" w:rsidP="00FF5BC0">
      <w:pPr>
        <w:rPr>
          <w:rFonts w:ascii="Source Sans Pro" w:hAnsi="Source Sans Pro"/>
        </w:rPr>
      </w:pPr>
    </w:p>
    <w:p w14:paraId="7858E24C" w14:textId="77777777" w:rsidR="00FF5BC0" w:rsidRPr="00FF5BC0" w:rsidRDefault="00FF5BC0" w:rsidP="00FF5BC0">
      <w:pPr>
        <w:rPr>
          <w:rFonts w:ascii="Source Sans Pro" w:hAnsi="Source Sans Pro"/>
        </w:rPr>
      </w:pPr>
    </w:p>
    <w:p w14:paraId="04EE76C6" w14:textId="77777777" w:rsidR="00FF5BC0" w:rsidRPr="00FF5BC0" w:rsidRDefault="00FF5BC0" w:rsidP="00FF5BC0">
      <w:pPr>
        <w:jc w:val="both"/>
        <w:rPr>
          <w:rFonts w:ascii="Source Sans Pro" w:hAnsi="Source Sans Pro" w:cs="Arial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1984"/>
        <w:gridCol w:w="4389"/>
      </w:tblGrid>
      <w:tr w:rsidR="00FF5BC0" w:rsidRPr="00FF5BC0" w14:paraId="0F0B5093" w14:textId="77777777" w:rsidTr="00B43927">
        <w:tc>
          <w:tcPr>
            <w:tcW w:w="2689" w:type="dxa"/>
          </w:tcPr>
          <w:p w14:paraId="4B4F3277" w14:textId="77777777" w:rsidR="00FF5BC0" w:rsidRPr="00FF5BC0" w:rsidRDefault="00FF5BC0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384FE356" w14:textId="77777777" w:rsidR="00FF5BC0" w:rsidRPr="00FF5BC0" w:rsidRDefault="00FF5BC0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  <w:p w14:paraId="6BD1277E" w14:textId="77777777" w:rsidR="00FF5BC0" w:rsidRPr="00FF5BC0" w:rsidRDefault="00FF5BC0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51E4F107" w14:textId="77777777" w:rsidR="00FF5BC0" w:rsidRPr="00FF5BC0" w:rsidRDefault="00FF5BC0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56FF74E1" w14:textId="77777777" w:rsidR="00FF5BC0" w:rsidRPr="00FF5BC0" w:rsidRDefault="00FF5BC0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2133C5B0" w14:textId="77777777" w:rsidR="00FF5BC0" w:rsidRPr="00FF5BC0" w:rsidRDefault="00FF5BC0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FF5BC0">
              <w:rPr>
                <w:rFonts w:ascii="Source Sans Pro" w:hAnsi="Source Sans Pro" w:cs="Arial"/>
                <w:sz w:val="24"/>
                <w:szCs w:val="24"/>
              </w:rPr>
              <w:t>žig</w:t>
            </w:r>
          </w:p>
        </w:tc>
        <w:tc>
          <w:tcPr>
            <w:tcW w:w="4389" w:type="dxa"/>
            <w:hideMark/>
          </w:tcPr>
          <w:p w14:paraId="5A33C4A2" w14:textId="77777777" w:rsidR="00FF5BC0" w:rsidRPr="00FF5BC0" w:rsidRDefault="00FF5BC0" w:rsidP="0049512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FF5BC0">
              <w:rPr>
                <w:rFonts w:ascii="Source Sans Pro" w:hAnsi="Source Sans Pro" w:cs="Arial"/>
                <w:sz w:val="24"/>
                <w:szCs w:val="24"/>
              </w:rPr>
              <w:t>Ponudnik/Vodilni partner:</w:t>
            </w:r>
          </w:p>
        </w:tc>
      </w:tr>
      <w:tr w:rsidR="00FF5BC0" w:rsidRPr="00FF5BC0" w14:paraId="61843EED" w14:textId="77777777" w:rsidTr="00B43927">
        <w:tc>
          <w:tcPr>
            <w:tcW w:w="2689" w:type="dxa"/>
          </w:tcPr>
          <w:p w14:paraId="401EC316" w14:textId="77777777" w:rsidR="00FF5BC0" w:rsidRPr="00FF5BC0" w:rsidRDefault="00FF5BC0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2EF8DB" w14:textId="77777777" w:rsidR="00FF5BC0" w:rsidRPr="00FF5BC0" w:rsidRDefault="00FF5BC0" w:rsidP="00B43927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389" w:type="dxa"/>
          </w:tcPr>
          <w:p w14:paraId="600DEFE7" w14:textId="77777777" w:rsidR="00FF5BC0" w:rsidRPr="00FF5BC0" w:rsidRDefault="00FF5BC0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11B964FC" w14:textId="1CBD7FD8" w:rsidR="00FF5BC0" w:rsidRPr="00FF5BC0" w:rsidRDefault="00FF5BC0" w:rsidP="0049512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FF5BC0">
              <w:rPr>
                <w:rFonts w:ascii="Source Sans Pro" w:hAnsi="Source Sans Pro" w:cs="Arial"/>
                <w:sz w:val="24"/>
                <w:szCs w:val="24"/>
              </w:rPr>
              <w:t>____________________</w:t>
            </w:r>
          </w:p>
          <w:p w14:paraId="1063D8E3" w14:textId="77777777" w:rsidR="00FF5BC0" w:rsidRPr="00FF5BC0" w:rsidRDefault="00FF5BC0" w:rsidP="0049512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FF5BC0">
              <w:rPr>
                <w:rFonts w:ascii="Source Sans Pro" w:hAnsi="Source Sans Pro" w:cs="Arial"/>
                <w:sz w:val="24"/>
                <w:szCs w:val="24"/>
              </w:rPr>
              <w:t>(ime in priimek pooblaščene osebe)</w:t>
            </w:r>
          </w:p>
        </w:tc>
      </w:tr>
      <w:tr w:rsidR="00FF5BC0" w:rsidRPr="00FF5BC0" w14:paraId="351AA5AC" w14:textId="77777777" w:rsidTr="00B43927">
        <w:tc>
          <w:tcPr>
            <w:tcW w:w="2689" w:type="dxa"/>
          </w:tcPr>
          <w:p w14:paraId="296EE85C" w14:textId="77777777" w:rsidR="00FF5BC0" w:rsidRPr="00FF5BC0" w:rsidRDefault="00FF5BC0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D4D83B" w14:textId="77777777" w:rsidR="00FF5BC0" w:rsidRPr="00FF5BC0" w:rsidRDefault="00FF5BC0" w:rsidP="00B43927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389" w:type="dxa"/>
          </w:tcPr>
          <w:p w14:paraId="66781BDC" w14:textId="77777777" w:rsidR="00FF5BC0" w:rsidRPr="00FF5BC0" w:rsidRDefault="00FF5BC0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28D1AB41" w14:textId="63209F67" w:rsidR="00FF5BC0" w:rsidRPr="00FF5BC0" w:rsidRDefault="00FF5BC0" w:rsidP="0049512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FF5BC0">
              <w:rPr>
                <w:rFonts w:ascii="Source Sans Pro" w:hAnsi="Source Sans Pro" w:cs="Arial"/>
                <w:sz w:val="24"/>
                <w:szCs w:val="24"/>
              </w:rPr>
              <w:t>____________________</w:t>
            </w:r>
          </w:p>
          <w:p w14:paraId="0EA39869" w14:textId="77777777" w:rsidR="00FF5BC0" w:rsidRPr="00FF5BC0" w:rsidRDefault="00FF5BC0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FF5BC0">
              <w:rPr>
                <w:rFonts w:ascii="Source Sans Pro" w:hAnsi="Source Sans Pro" w:cs="Arial"/>
                <w:sz w:val="24"/>
                <w:szCs w:val="24"/>
              </w:rPr>
              <w:t>(podpis)</w:t>
            </w:r>
          </w:p>
        </w:tc>
      </w:tr>
    </w:tbl>
    <w:p w14:paraId="5A5293CB" w14:textId="77777777" w:rsidR="00FF5BC0" w:rsidRPr="00FF5BC0" w:rsidRDefault="00FF5BC0" w:rsidP="00FF5BC0">
      <w:pPr>
        <w:spacing w:before="120" w:after="120"/>
        <w:jc w:val="both"/>
        <w:rPr>
          <w:rFonts w:ascii="Source Sans Pro" w:hAnsi="Source Sans Pro" w:cs="Arial"/>
        </w:rPr>
      </w:pPr>
    </w:p>
    <w:p w14:paraId="2CFCCA8F" w14:textId="77777777" w:rsidR="00FF5BC0" w:rsidRPr="00FF5BC0" w:rsidRDefault="00FF5BC0" w:rsidP="00FF5BC0">
      <w:pPr>
        <w:spacing w:before="120" w:after="120"/>
        <w:jc w:val="both"/>
        <w:rPr>
          <w:rFonts w:ascii="Source Sans Pro" w:hAnsi="Source Sans Pro" w:cs="Arial"/>
        </w:rPr>
      </w:pPr>
    </w:p>
    <w:p w14:paraId="78F3946E" w14:textId="77777777" w:rsidR="00FF5BC0" w:rsidRPr="00FF5BC0" w:rsidRDefault="00FF5BC0" w:rsidP="00FF5BC0">
      <w:pPr>
        <w:spacing w:before="120" w:after="120"/>
        <w:jc w:val="both"/>
        <w:rPr>
          <w:rFonts w:ascii="Source Sans Pro" w:hAnsi="Source Sans Pro" w:cs="Arial"/>
        </w:rPr>
      </w:pPr>
      <w:r w:rsidRPr="00FF5BC0">
        <w:rPr>
          <w:rFonts w:ascii="Source Sans Pro" w:hAnsi="Source Sans Pro" w:cs="Arial"/>
        </w:rPr>
        <w:t>Ponudnik v sistemu e-JN naloži obrazec 2 – predračun v razdelek »Predračun«</w:t>
      </w:r>
    </w:p>
    <w:p w14:paraId="339240EA" w14:textId="77777777" w:rsidR="00FF5BC0" w:rsidRPr="00FF5BC0" w:rsidRDefault="00FF5BC0" w:rsidP="00FF5BC0">
      <w:pPr>
        <w:jc w:val="both"/>
        <w:rPr>
          <w:rFonts w:ascii="Source Sans Pro" w:hAnsi="Source Sans Pro" w:cs="Arial"/>
        </w:rPr>
      </w:pPr>
    </w:p>
    <w:p w14:paraId="0CD11BB7" w14:textId="77777777" w:rsidR="00FF5BC0" w:rsidRPr="00FF5BC0" w:rsidRDefault="00FF5BC0" w:rsidP="00FF5BC0">
      <w:pPr>
        <w:rPr>
          <w:rFonts w:ascii="Source Sans Pro" w:hAnsi="Source Sans Pro" w:cs="Arial"/>
        </w:rPr>
      </w:pPr>
    </w:p>
    <w:p w14:paraId="4D20F2A1" w14:textId="77777777" w:rsidR="00FF5BC0" w:rsidRPr="00FF5BC0" w:rsidRDefault="00FF5BC0" w:rsidP="00FF5BC0">
      <w:pPr>
        <w:rPr>
          <w:rFonts w:ascii="Source Sans Pro" w:hAnsi="Source Sans Pro" w:cs="Arial"/>
        </w:rPr>
      </w:pPr>
    </w:p>
    <w:p w14:paraId="0408D858" w14:textId="77777777" w:rsidR="00FF5BC0" w:rsidRPr="00FF5BC0" w:rsidRDefault="00FF5BC0" w:rsidP="00FF5BC0">
      <w:pPr>
        <w:rPr>
          <w:rFonts w:ascii="Source Sans Pro" w:hAnsi="Source Sans Pro" w:cs="Arial"/>
        </w:rPr>
      </w:pPr>
    </w:p>
    <w:p w14:paraId="626050E1" w14:textId="77777777" w:rsidR="00FF5BC0" w:rsidRPr="00FF5BC0" w:rsidRDefault="00FF5BC0" w:rsidP="00FF5BC0">
      <w:pPr>
        <w:rPr>
          <w:rFonts w:ascii="Source Sans Pro" w:hAnsi="Source Sans Pro" w:cs="Arial"/>
        </w:rPr>
      </w:pPr>
    </w:p>
    <w:p w14:paraId="240BA853" w14:textId="77777777" w:rsidR="00FF5BC0" w:rsidRPr="00FF5BC0" w:rsidRDefault="00FF5BC0" w:rsidP="00FF5BC0">
      <w:pPr>
        <w:rPr>
          <w:rFonts w:ascii="Source Sans Pro" w:hAnsi="Source Sans Pro" w:cs="Arial"/>
        </w:rPr>
      </w:pPr>
    </w:p>
    <w:p w14:paraId="6E4530CC" w14:textId="77777777" w:rsidR="00FF5BC0" w:rsidRPr="00FF5BC0" w:rsidRDefault="00FF5BC0" w:rsidP="00FF5BC0">
      <w:pPr>
        <w:rPr>
          <w:rFonts w:ascii="Source Sans Pro" w:hAnsi="Source Sans Pro" w:cs="Arial"/>
        </w:rPr>
      </w:pPr>
    </w:p>
    <w:p w14:paraId="6F6DE83C" w14:textId="77777777" w:rsidR="00FF5BC0" w:rsidRPr="00FF5BC0" w:rsidRDefault="00FF5BC0" w:rsidP="00FF5BC0">
      <w:pPr>
        <w:rPr>
          <w:rFonts w:ascii="Source Sans Pro" w:hAnsi="Source Sans Pro" w:cs="Arial"/>
        </w:rPr>
      </w:pPr>
    </w:p>
    <w:p w14:paraId="667335D0" w14:textId="77777777" w:rsidR="00FF5BC0" w:rsidRPr="00FF5BC0" w:rsidRDefault="00FF5BC0" w:rsidP="00FF5BC0">
      <w:pPr>
        <w:rPr>
          <w:rFonts w:ascii="Source Sans Pro" w:hAnsi="Source Sans Pro" w:cs="Arial"/>
        </w:rPr>
      </w:pPr>
    </w:p>
    <w:p w14:paraId="6CE45BAE" w14:textId="77777777" w:rsidR="00FF5BC0" w:rsidRPr="00FF5BC0" w:rsidRDefault="00FF5BC0" w:rsidP="00FF5BC0">
      <w:pPr>
        <w:rPr>
          <w:rFonts w:ascii="Source Sans Pro" w:hAnsi="Source Sans Pro" w:cs="Arial"/>
        </w:rPr>
      </w:pPr>
    </w:p>
    <w:p w14:paraId="0F9E0A5D" w14:textId="77777777" w:rsidR="00FF5BC0" w:rsidRPr="00FF5BC0" w:rsidRDefault="00FF5BC0" w:rsidP="00FF5BC0">
      <w:pPr>
        <w:rPr>
          <w:rFonts w:ascii="Source Sans Pro" w:hAnsi="Source Sans Pro" w:cs="Arial"/>
        </w:rPr>
      </w:pPr>
    </w:p>
    <w:p w14:paraId="3D0057D8" w14:textId="77777777" w:rsidR="00FF5BC0" w:rsidRPr="00DB49C8" w:rsidRDefault="00FF5BC0" w:rsidP="00DB49C8">
      <w:pPr>
        <w:rPr>
          <w:rFonts w:ascii="Source Sans Pro" w:hAnsi="Source Sans Pro" w:cs="Arial"/>
        </w:rPr>
      </w:pPr>
    </w:p>
    <w:p w14:paraId="4B925E69" w14:textId="42667B01" w:rsidR="00F2377F" w:rsidRPr="00FF5BC0" w:rsidRDefault="00F2377F" w:rsidP="00FF5BC0">
      <w:pPr>
        <w:rPr>
          <w:rFonts w:ascii="Source Sans Pro" w:hAnsi="Source Sans Pro"/>
        </w:rPr>
      </w:pPr>
    </w:p>
    <w:sectPr w:rsidR="00F2377F" w:rsidRPr="00FF5BC0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0147A" w14:textId="77777777" w:rsidR="009A5462" w:rsidRDefault="009A5462" w:rsidP="00A05ABC">
      <w:r>
        <w:separator/>
      </w:r>
    </w:p>
  </w:endnote>
  <w:endnote w:type="continuationSeparator" w:id="0">
    <w:p w14:paraId="531526A7" w14:textId="77777777" w:rsidR="009A5462" w:rsidRDefault="009A5462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D4E36" w14:textId="77777777" w:rsidR="00FE2B1E" w:rsidRDefault="00FE2B1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5CC17" w14:textId="77777777" w:rsidR="00FE2B1E" w:rsidRDefault="00FE2B1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7BEA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0" w:name="_Hlk26946328"/>
    <w:bookmarkStart w:id="1" w:name="_Hlk26946329"/>
    <w:r w:rsidRPr="00803CFB">
      <w:rPr>
        <w:rFonts w:ascii="Source Sans Pro" w:hAnsi="Source Sans Pro" w:cs="Source Sans Pro"/>
        <w:color w:val="575756"/>
        <w:sz w:val="16"/>
        <w:szCs w:val="16"/>
      </w:rPr>
      <w:t>Javno podjetje OKOLJE Piran, d.o.o. - Azienda pubblica OKOLJE Pirano, s.r.l.</w:t>
    </w:r>
  </w:p>
  <w:p w14:paraId="1CF68492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Piran-Pirano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848903C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 je vpisana v sodni register pri Okrožnem sodišču v Kopru pod vložno št.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 osnovnega kapitala: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 št.: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ID št. za DDV: SI73819174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AC475" w14:textId="77777777" w:rsidR="009A5462" w:rsidRDefault="009A5462" w:rsidP="00A05ABC">
      <w:r>
        <w:separator/>
      </w:r>
    </w:p>
  </w:footnote>
  <w:footnote w:type="continuationSeparator" w:id="0">
    <w:p w14:paraId="4558575E" w14:textId="77777777" w:rsidR="009A5462" w:rsidRDefault="009A5462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20D4" w14:textId="77777777" w:rsidR="00FE2B1E" w:rsidRDefault="00FE2B1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9CE05" w14:textId="77777777" w:rsidR="00FF58C3" w:rsidRDefault="00FF58C3" w:rsidP="00C3231A">
    <w:pPr>
      <w:jc w:val="right"/>
      <w:rPr>
        <w:rFonts w:ascii="Arial" w:hAnsi="Arial" w:cs="Arial"/>
        <w:b/>
        <w:sz w:val="16"/>
        <w:szCs w:val="16"/>
      </w:rPr>
    </w:pPr>
  </w:p>
  <w:p w14:paraId="43E147DE" w14:textId="77777777" w:rsidR="00FF58C3" w:rsidRDefault="00FF58C3" w:rsidP="006E73BD">
    <w:pPr>
      <w:jc w:val="right"/>
      <w:rPr>
        <w:rFonts w:ascii="Arial" w:hAnsi="Arial" w:cs="Arial"/>
        <w:b/>
        <w:sz w:val="16"/>
        <w:szCs w:val="16"/>
      </w:rPr>
    </w:pPr>
  </w:p>
  <w:p w14:paraId="348EF660" w14:textId="77777777" w:rsidR="00FF58C3" w:rsidRPr="004866F6" w:rsidRDefault="00FF58C3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BD03A" w14:textId="77777777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2BF4B11" wp14:editId="1FAF8579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46766"/>
    <w:multiLevelType w:val="hybridMultilevel"/>
    <w:tmpl w:val="4F5CF35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5273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EF5"/>
    <w:rsid w:val="00020E5B"/>
    <w:rsid w:val="00056969"/>
    <w:rsid w:val="0006670B"/>
    <w:rsid w:val="000B0377"/>
    <w:rsid w:val="000F4055"/>
    <w:rsid w:val="001202F3"/>
    <w:rsid w:val="00190106"/>
    <w:rsid w:val="001B54FE"/>
    <w:rsid w:val="00296D03"/>
    <w:rsid w:val="002B1B06"/>
    <w:rsid w:val="002C0EF7"/>
    <w:rsid w:val="002C7B64"/>
    <w:rsid w:val="0030089F"/>
    <w:rsid w:val="003236B1"/>
    <w:rsid w:val="003264F3"/>
    <w:rsid w:val="0033011D"/>
    <w:rsid w:val="0036526B"/>
    <w:rsid w:val="003734D1"/>
    <w:rsid w:val="00395EF5"/>
    <w:rsid w:val="003B4D9C"/>
    <w:rsid w:val="003D1D53"/>
    <w:rsid w:val="00422735"/>
    <w:rsid w:val="00444497"/>
    <w:rsid w:val="00446FF1"/>
    <w:rsid w:val="00480D81"/>
    <w:rsid w:val="00485753"/>
    <w:rsid w:val="00495124"/>
    <w:rsid w:val="00496365"/>
    <w:rsid w:val="004A44B3"/>
    <w:rsid w:val="004E4C05"/>
    <w:rsid w:val="004F597C"/>
    <w:rsid w:val="00521774"/>
    <w:rsid w:val="00524004"/>
    <w:rsid w:val="00546255"/>
    <w:rsid w:val="005711FE"/>
    <w:rsid w:val="00585B90"/>
    <w:rsid w:val="005C7369"/>
    <w:rsid w:val="005D3D90"/>
    <w:rsid w:val="00602DE6"/>
    <w:rsid w:val="00611979"/>
    <w:rsid w:val="00617786"/>
    <w:rsid w:val="00620FE2"/>
    <w:rsid w:val="0063725A"/>
    <w:rsid w:val="00647277"/>
    <w:rsid w:val="00663A21"/>
    <w:rsid w:val="00672C9A"/>
    <w:rsid w:val="00674712"/>
    <w:rsid w:val="006A02FD"/>
    <w:rsid w:val="006D17DB"/>
    <w:rsid w:val="006D7245"/>
    <w:rsid w:val="006E7A2F"/>
    <w:rsid w:val="007028B5"/>
    <w:rsid w:val="007059DF"/>
    <w:rsid w:val="00754264"/>
    <w:rsid w:val="0076698B"/>
    <w:rsid w:val="00803CFB"/>
    <w:rsid w:val="00845E55"/>
    <w:rsid w:val="00864A4E"/>
    <w:rsid w:val="008A018F"/>
    <w:rsid w:val="008B70C8"/>
    <w:rsid w:val="008E4CF4"/>
    <w:rsid w:val="008F2D26"/>
    <w:rsid w:val="00911156"/>
    <w:rsid w:val="00914DB0"/>
    <w:rsid w:val="00935217"/>
    <w:rsid w:val="00935CCB"/>
    <w:rsid w:val="00986832"/>
    <w:rsid w:val="009A1197"/>
    <w:rsid w:val="009A5462"/>
    <w:rsid w:val="009D3734"/>
    <w:rsid w:val="009E0A3A"/>
    <w:rsid w:val="00A05ABC"/>
    <w:rsid w:val="00A31D18"/>
    <w:rsid w:val="00A44449"/>
    <w:rsid w:val="00A92254"/>
    <w:rsid w:val="00AA1331"/>
    <w:rsid w:val="00AA1D0F"/>
    <w:rsid w:val="00AB1928"/>
    <w:rsid w:val="00AC5AF6"/>
    <w:rsid w:val="00AF5D20"/>
    <w:rsid w:val="00B0515E"/>
    <w:rsid w:val="00B0739B"/>
    <w:rsid w:val="00B44269"/>
    <w:rsid w:val="00B62431"/>
    <w:rsid w:val="00B633C6"/>
    <w:rsid w:val="00B634A1"/>
    <w:rsid w:val="00B82349"/>
    <w:rsid w:val="00C12D8F"/>
    <w:rsid w:val="00C135F5"/>
    <w:rsid w:val="00C30DD5"/>
    <w:rsid w:val="00C5713F"/>
    <w:rsid w:val="00CB3C88"/>
    <w:rsid w:val="00CC2C15"/>
    <w:rsid w:val="00CE4F61"/>
    <w:rsid w:val="00CF23BA"/>
    <w:rsid w:val="00D03FB2"/>
    <w:rsid w:val="00D108B8"/>
    <w:rsid w:val="00D87CA2"/>
    <w:rsid w:val="00D97672"/>
    <w:rsid w:val="00DB49C8"/>
    <w:rsid w:val="00DC167A"/>
    <w:rsid w:val="00DD135C"/>
    <w:rsid w:val="00E03789"/>
    <w:rsid w:val="00E142ED"/>
    <w:rsid w:val="00E32DA6"/>
    <w:rsid w:val="00EB5B38"/>
    <w:rsid w:val="00EF135F"/>
    <w:rsid w:val="00EF258E"/>
    <w:rsid w:val="00F2377F"/>
    <w:rsid w:val="00F30DA5"/>
    <w:rsid w:val="00F52594"/>
    <w:rsid w:val="00F64621"/>
    <w:rsid w:val="00FA1A12"/>
    <w:rsid w:val="00FC1312"/>
    <w:rsid w:val="00FE2B1E"/>
    <w:rsid w:val="00FF58C3"/>
    <w:rsid w:val="00FF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C0ED0C"/>
  <w15:chartTrackingRefBased/>
  <w15:docId w15:val="{114648FE-577A-48AD-81A3-909A214B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B62431"/>
    <w:rPr>
      <w:rFonts w:ascii="Calibri" w:eastAsiaTheme="minorHAnsi" w:hAnsi="Calibri" w:cs="Calibri"/>
      <w:sz w:val="22"/>
      <w:szCs w:val="22"/>
      <w:lang w:val="en-SI"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B62431"/>
    <w:rPr>
      <w:rFonts w:ascii="Calibri" w:hAnsi="Calibri" w:cs="Calibri"/>
      <w:sz w:val="22"/>
      <w:szCs w:val="22"/>
      <w:lang w:val="en-SI"/>
    </w:rPr>
  </w:style>
  <w:style w:type="paragraph" w:styleId="Odstavekseznama">
    <w:name w:val="List Paragraph"/>
    <w:basedOn w:val="Navaden"/>
    <w:uiPriority w:val="34"/>
    <w:qFormat/>
    <w:rsid w:val="00D03FB2"/>
    <w:pPr>
      <w:ind w:left="720"/>
      <w:contextualSpacing/>
    </w:pPr>
    <w:rPr>
      <w:rFonts w:ascii="Times New Roman" w:hAnsi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03FB2"/>
    <w:rPr>
      <w:rFonts w:asciiTheme="minorHAnsi" w:eastAsiaTheme="minorEastAsia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03FB2"/>
    <w:rPr>
      <w:rFonts w:eastAsiaTheme="minorEastAsia"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D03FB2"/>
    <w:rPr>
      <w:vertAlign w:val="superscript"/>
    </w:rPr>
  </w:style>
  <w:style w:type="table" w:styleId="Tabelamrea">
    <w:name w:val="Table Grid"/>
    <w:basedOn w:val="Navadnatabela"/>
    <w:rsid w:val="00D03FB2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mir%20Todorovi&#269;\AppData\Local\Microsoft\Windows\INetCache\Content.Outlook\NV7R46B8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4</TotalTime>
  <Pages>2</Pages>
  <Words>147</Words>
  <Characters>839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Momir Todorovič</dc:creator>
  <cp:keywords/>
  <dc:description/>
  <cp:lastModifiedBy>Momir Todorovič</cp:lastModifiedBy>
  <cp:revision>8</cp:revision>
  <cp:lastPrinted>2023-08-22T08:48:00Z</cp:lastPrinted>
  <dcterms:created xsi:type="dcterms:W3CDTF">2023-08-09T13:24:00Z</dcterms:created>
  <dcterms:modified xsi:type="dcterms:W3CDTF">2026-07-22T13:05:00Z</dcterms:modified>
</cp:coreProperties>
</file>